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32E9E" w14:textId="65F98E43" w:rsidR="00531493" w:rsidRDefault="00531493" w:rsidP="00C839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MOLARD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31D3857F" w14:textId="24DAC44E" w:rsidR="00531493" w:rsidRDefault="00531493" w:rsidP="00C839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Merchant.</w:t>
      </w:r>
    </w:p>
    <w:p w14:paraId="77A99F60" w14:textId="41542B2C" w:rsidR="00531493" w:rsidRDefault="00531493" w:rsidP="00C8392E">
      <w:pPr>
        <w:pStyle w:val="NoSpacing"/>
        <w:rPr>
          <w:rFonts w:cs="Times New Roman"/>
          <w:szCs w:val="24"/>
        </w:rPr>
      </w:pPr>
    </w:p>
    <w:p w14:paraId="55091638" w14:textId="58A63703" w:rsidR="00531493" w:rsidRDefault="00531493" w:rsidP="00C8392E">
      <w:pPr>
        <w:pStyle w:val="NoSpacing"/>
        <w:rPr>
          <w:rFonts w:cs="Times New Roman"/>
          <w:szCs w:val="24"/>
        </w:rPr>
      </w:pPr>
    </w:p>
    <w:p w14:paraId="6BFBF75E" w14:textId="77777777" w:rsidR="00531493" w:rsidRDefault="00531493" w:rsidP="00531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Dec.1431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Walter </w:t>
      </w:r>
      <w:proofErr w:type="spellStart"/>
      <w:r>
        <w:rPr>
          <w:rFonts w:cs="Times New Roman"/>
          <w:szCs w:val="24"/>
        </w:rPr>
        <w:t>Vytull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armourer</w:t>
      </w:r>
      <w:proofErr w:type="spellEnd"/>
      <w:r>
        <w:rPr>
          <w:rFonts w:cs="Times New Roman"/>
          <w:szCs w:val="24"/>
        </w:rPr>
        <w:t>(q.v.), gifted his goods and chattels to him</w:t>
      </w:r>
    </w:p>
    <w:p w14:paraId="3C4DB4E1" w14:textId="45426F25" w:rsidR="00531493" w:rsidRDefault="00531493" w:rsidP="00531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</w:t>
      </w:r>
      <w:r>
        <w:rPr>
          <w:rFonts w:cs="Times New Roman"/>
          <w:szCs w:val="24"/>
        </w:rPr>
        <w:t>William Blyton</w:t>
      </w:r>
      <w:r>
        <w:rPr>
          <w:rFonts w:cs="Times New Roman"/>
          <w:szCs w:val="24"/>
        </w:rPr>
        <w:t xml:space="preserve"> of London(q.v.).</w:t>
      </w:r>
    </w:p>
    <w:p w14:paraId="0C20EC97" w14:textId="77777777" w:rsidR="00531493" w:rsidRDefault="00531493" w:rsidP="00531493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</w:t>
      </w:r>
      <w:r>
        <w:rPr>
          <w:rFonts w:cs="Times New Roman"/>
          <w:szCs w:val="24"/>
        </w:rPr>
        <w:t>p.263-4)</w:t>
      </w:r>
    </w:p>
    <w:p w14:paraId="66210FF4" w14:textId="77777777" w:rsidR="00531493" w:rsidRDefault="00531493" w:rsidP="00531493">
      <w:pPr>
        <w:pStyle w:val="NoSpacing"/>
        <w:rPr>
          <w:rFonts w:cs="Times New Roman"/>
          <w:szCs w:val="24"/>
        </w:rPr>
      </w:pPr>
    </w:p>
    <w:p w14:paraId="1D6DFF33" w14:textId="77777777" w:rsidR="00531493" w:rsidRDefault="00531493" w:rsidP="00531493">
      <w:pPr>
        <w:pStyle w:val="NoSpacing"/>
        <w:rPr>
          <w:rFonts w:cs="Times New Roman"/>
          <w:szCs w:val="24"/>
        </w:rPr>
      </w:pPr>
    </w:p>
    <w:p w14:paraId="1FE40F29" w14:textId="77777777" w:rsidR="00531493" w:rsidRDefault="00531493" w:rsidP="005314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7B9951AB" w14:textId="0B266440" w:rsidR="00531493" w:rsidRPr="00531493" w:rsidRDefault="00531493" w:rsidP="00C8392E">
      <w:pPr>
        <w:pStyle w:val="NoSpacing"/>
        <w:rPr>
          <w:rFonts w:cs="Times New Roman"/>
          <w:szCs w:val="24"/>
        </w:rPr>
      </w:pPr>
    </w:p>
    <w:p w14:paraId="7C842270" w14:textId="2A1E785E" w:rsidR="00C8392E" w:rsidRPr="00C8392E" w:rsidRDefault="00C8392E" w:rsidP="00C8392E">
      <w:pPr>
        <w:pStyle w:val="NoSpacing"/>
        <w:rPr>
          <w:rFonts w:cs="Times New Roman"/>
          <w:szCs w:val="24"/>
        </w:rPr>
      </w:pPr>
    </w:p>
    <w:p w14:paraId="508135FB" w14:textId="15B43A1F" w:rsidR="00C8392E" w:rsidRPr="00C8392E" w:rsidRDefault="00C8392E" w:rsidP="009139A6">
      <w:pPr>
        <w:pStyle w:val="NoSpacing"/>
        <w:rPr>
          <w:rFonts w:cs="Times New Roman"/>
          <w:szCs w:val="24"/>
        </w:rPr>
      </w:pPr>
    </w:p>
    <w:sectPr w:rsidR="00C8392E" w:rsidRPr="00C839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51A4" w14:textId="77777777" w:rsidR="00C8392E" w:rsidRDefault="00C8392E" w:rsidP="009139A6">
      <w:r>
        <w:separator/>
      </w:r>
    </w:p>
  </w:endnote>
  <w:endnote w:type="continuationSeparator" w:id="0">
    <w:p w14:paraId="30E29BA9" w14:textId="77777777" w:rsidR="00C8392E" w:rsidRDefault="00C839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8F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D4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3E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F6B3F" w14:textId="77777777" w:rsidR="00C8392E" w:rsidRDefault="00C8392E" w:rsidP="009139A6">
      <w:r>
        <w:separator/>
      </w:r>
    </w:p>
  </w:footnote>
  <w:footnote w:type="continuationSeparator" w:id="0">
    <w:p w14:paraId="08B637D1" w14:textId="77777777" w:rsidR="00C8392E" w:rsidRDefault="00C839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84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94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8F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2E"/>
    <w:rsid w:val="000666E0"/>
    <w:rsid w:val="002510B7"/>
    <w:rsid w:val="00531493"/>
    <w:rsid w:val="005C130B"/>
    <w:rsid w:val="00826F5C"/>
    <w:rsid w:val="009139A6"/>
    <w:rsid w:val="009448BB"/>
    <w:rsid w:val="00947624"/>
    <w:rsid w:val="00A3176C"/>
    <w:rsid w:val="00AE65F8"/>
    <w:rsid w:val="00BA00AB"/>
    <w:rsid w:val="00BE4C26"/>
    <w:rsid w:val="00C3586A"/>
    <w:rsid w:val="00C8392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E516D"/>
  <w15:chartTrackingRefBased/>
  <w15:docId w15:val="{33622A48-84D0-4ED0-A88B-13F74B2C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2022-11-11T10:10:00Z</dcterms:created>
  <dcterms:modified xsi:type="dcterms:W3CDTF">2022-11-11T11:32:00Z</dcterms:modified>
</cp:coreProperties>
</file>